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0170" w:rsidRPr="004D7CEB" w:rsidRDefault="00DE0170" w:rsidP="0035522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</w:p>
    <w:p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:rsidR="00197BD9" w:rsidRDefault="00197BD9" w:rsidP="00197BD9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 w:rsidRPr="002F56C6">
        <w:rPr>
          <w:rFonts w:ascii="Arial" w:eastAsia="Arial" w:hAnsi="Arial" w:cs="Arial"/>
          <w:b/>
          <w:sz w:val="24"/>
          <w:szCs w:val="24"/>
        </w:rPr>
        <w:t>Redacted under FOIA section 43, Commercial Interests</w:t>
      </w:r>
    </w:p>
    <w:p w:rsidR="008C4565" w:rsidRDefault="008C4565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bookmarkStart w:id="0" w:name="_GoBack"/>
      <w:bookmarkEnd w:id="0"/>
    </w:p>
    <w:p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  <w:sectPr w:rsidR="00133837" w:rsidSect="00B7517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endnotePr>
            <w:numFmt w:val="decimal"/>
          </w:endnotePr>
          <w:pgSz w:w="11909" w:h="16834" w:code="9"/>
          <w:pgMar w:top="1440" w:right="1440" w:bottom="1440" w:left="1440" w:header="709" w:footer="709" w:gutter="0"/>
          <w:cols w:space="720"/>
          <w:titlePg/>
          <w:docGrid w:linePitch="299"/>
        </w:sectPr>
      </w:pPr>
    </w:p>
    <w:p w:rsidR="00133837" w:rsidRPr="0035522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sectPr w:rsidR="00133837" w:rsidRPr="00355227" w:rsidSect="00B75170"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7725" w:rsidRDefault="009C7725">
      <w:pPr>
        <w:spacing w:after="0" w:line="20" w:lineRule="exact"/>
      </w:pPr>
    </w:p>
  </w:endnote>
  <w:endnote w:type="continuationSeparator" w:id="0">
    <w:p w:rsidR="009C7725" w:rsidRDefault="009C7725">
      <w:pPr>
        <w:spacing w:after="0" w:line="20" w:lineRule="exact"/>
      </w:pPr>
    </w:p>
  </w:endnote>
  <w:endnote w:type="continuationNotice" w:id="1">
    <w:p w:rsidR="009C7725" w:rsidRDefault="009C7725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33C4" w:rsidRDefault="002933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F08" w:rsidRDefault="00EA0F08" w:rsidP="00C973D8">
    <w:pPr>
      <w:pStyle w:val="Footer"/>
      <w:rPr>
        <w:rFonts w:ascii="Arial" w:hAnsi="Arial" w:cs="Arial"/>
        <w:sz w:val="20"/>
      </w:rPr>
    </w:pPr>
  </w:p>
  <w:p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2933C4">
      <w:rPr>
        <w:rFonts w:ascii="Arial" w:hAnsi="Arial"/>
        <w:sz w:val="20"/>
      </w:rPr>
      <w:t>6186 – Fuel Cards VI</w:t>
    </w:r>
  </w:p>
  <w:p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7725" w:rsidRDefault="009C7725">
      <w:pPr>
        <w:spacing w:after="0" w:line="240" w:lineRule="auto"/>
      </w:pPr>
      <w:r>
        <w:separator/>
      </w:r>
    </w:p>
  </w:footnote>
  <w:footnote w:type="continuationSeparator" w:id="0">
    <w:p w:rsidR="009C7725" w:rsidRDefault="009C7725">
      <w:pPr>
        <w:spacing w:after="0" w:line="240" w:lineRule="auto"/>
      </w:pPr>
      <w:r>
        <w:continuationSeparator/>
      </w:r>
    </w:p>
  </w:footnote>
  <w:footnote w:type="continuationNotice" w:id="1">
    <w:p w:rsidR="009C7725" w:rsidRDefault="009C772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33C4" w:rsidRDefault="002933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15" name="Picture 15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:rsidR="00DE0170" w:rsidRDefault="00DE01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0170" w:rsidRPr="004D7CEB" w:rsidRDefault="00DE017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</w:p>
  <w:p w:rsidR="00DE0170" w:rsidRPr="004D7CEB" w:rsidRDefault="00D43864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Crown Copyright 2018</w:t>
    </w:r>
  </w:p>
  <w:p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F8C"/>
    <w:rsid w:val="00004857"/>
    <w:rsid w:val="000204F8"/>
    <w:rsid w:val="000D51B6"/>
    <w:rsid w:val="000D6B3B"/>
    <w:rsid w:val="00133837"/>
    <w:rsid w:val="00146C36"/>
    <w:rsid w:val="00197BD9"/>
    <w:rsid w:val="001B25F1"/>
    <w:rsid w:val="001C15EF"/>
    <w:rsid w:val="001E2C98"/>
    <w:rsid w:val="002862B4"/>
    <w:rsid w:val="002933C4"/>
    <w:rsid w:val="0029435D"/>
    <w:rsid w:val="002C1799"/>
    <w:rsid w:val="003079E9"/>
    <w:rsid w:val="00336110"/>
    <w:rsid w:val="00352377"/>
    <w:rsid w:val="00355227"/>
    <w:rsid w:val="00424C78"/>
    <w:rsid w:val="004D7CEB"/>
    <w:rsid w:val="00666DD9"/>
    <w:rsid w:val="006B75F4"/>
    <w:rsid w:val="006C02CA"/>
    <w:rsid w:val="007B7E60"/>
    <w:rsid w:val="008159E7"/>
    <w:rsid w:val="008C4565"/>
    <w:rsid w:val="00971F8C"/>
    <w:rsid w:val="009C7725"/>
    <w:rsid w:val="00A012FF"/>
    <w:rsid w:val="00A92386"/>
    <w:rsid w:val="00B3571D"/>
    <w:rsid w:val="00B75170"/>
    <w:rsid w:val="00BB27EE"/>
    <w:rsid w:val="00BE5289"/>
    <w:rsid w:val="00C973D8"/>
    <w:rsid w:val="00CE632A"/>
    <w:rsid w:val="00D43864"/>
    <w:rsid w:val="00DE0170"/>
    <w:rsid w:val="00EA0F08"/>
    <w:rsid w:val="00F3180C"/>
    <w:rsid w:val="00F4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DA32D2A935764297D82FD924C91945" ma:contentTypeVersion="21" ma:contentTypeDescription="Create a new document." ma:contentTypeScope="" ma:versionID="1d1aac6320c2ac2e97126c9d51bc1e4d">
  <xsd:schema xmlns:xsd="http://www.w3.org/2001/XMLSchema" xmlns:xs="http://www.w3.org/2001/XMLSchema" xmlns:p="http://schemas.microsoft.com/office/2006/metadata/properties" xmlns:ns2="fff2083d-4e26-4f2b-9dd0-c530bc5abad5" xmlns:ns3="053c20af-9b5b-43a7-87ac-206f57d7d78a" xmlns:ns4="52f140aa-7b67-46c1-8af2-8a7357c6072d" targetNamespace="http://schemas.microsoft.com/office/2006/metadata/properties" ma:root="true" ma:fieldsID="44355b0c98e3fabe970161ed79470a06" ns2:_="" ns3:_="" ns4:_="">
    <xsd:import namespace="fff2083d-4e26-4f2b-9dd0-c530bc5abad5"/>
    <xsd:import namespace="053c20af-9b5b-43a7-87ac-206f57d7d78a"/>
    <xsd:import namespace="52f140aa-7b67-46c1-8af2-8a7357c6072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Date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  <xsd:element ref="ns3:Year" minOccurs="0"/>
                <xsd:element ref="ns3:Document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f2083d-4e26-4f2b-9dd0-c530bc5abad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3c20af-9b5b-43a7-87ac-206f57d7d7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Date" ma:index="16" nillable="true" ma:displayName="Date" ma:format="DateOnly" ma:internalName="Date">
      <xsd:simpleType>
        <xsd:restriction base="dms:DateTim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10de2db-5343-4cdc-a5b2-c0eb2c978e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Year" ma:index="27" nillable="true" ma:displayName="Year" ma:description="Year" ma:format="Dropdown" ma:internalName="Year">
      <xsd:simpleType>
        <xsd:restriction base="dms:Text">
          <xsd:maxLength value="255"/>
        </xsd:restriction>
      </xsd:simpleType>
    </xsd:element>
    <xsd:element name="Documenttype" ma:index="28" nillable="true" ma:displayName="Document type" ma:format="Dropdown" ma:internalName="Documenttype">
      <xsd:simpleType>
        <xsd:restriction base="dms:Choice">
          <xsd:enumeration value="Service Review Report"/>
          <xsd:enumeration value="RCA"/>
          <xsd:enumeration value="Choice 3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f140aa-7b67-46c1-8af2-8a7357c6072d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bb545d15-ec9f-406d-8b42-08bc7e2a0a2e}" ma:internalName="TaxCatchAll" ma:showField="CatchAllData" ma:web="fff2083d-4e26-4f2b-9dd0-c530bc5aba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053c20af-9b5b-43a7-87ac-206f57d7d78a" xsi:nil="true"/>
    <Date xmlns="053c20af-9b5b-43a7-87ac-206f57d7d78a" xsi:nil="true"/>
    <TaxCatchAll xmlns="52f140aa-7b67-46c1-8af2-8a7357c6072d" xsi:nil="true"/>
    <lcf76f155ced4ddcb4097134ff3c332f xmlns="053c20af-9b5b-43a7-87ac-206f57d7d78a">
      <Terms xmlns="http://schemas.microsoft.com/office/infopath/2007/PartnerControls"/>
    </lcf76f155ced4ddcb4097134ff3c332f>
    <Year xmlns="053c20af-9b5b-43a7-87ac-206f57d7d78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10C49-4BD6-48C8-B902-E8ABC7CDFE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579ADA-2729-493E-8158-B4918FADFD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f2083d-4e26-4f2b-9dd0-c530bc5abad5"/>
    <ds:schemaRef ds:uri="053c20af-9b5b-43a7-87ac-206f57d7d78a"/>
    <ds:schemaRef ds:uri="52f140aa-7b67-46c1-8af2-8a7357c60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4907B4-09BD-4E99-B6D8-358FD3A29C11}">
  <ds:schemaRefs>
    <ds:schemaRef ds:uri="http://schemas.microsoft.com/office/2006/metadata/properties"/>
    <ds:schemaRef ds:uri="http://schemas.microsoft.com/office/infopath/2007/PartnerControls"/>
    <ds:schemaRef ds:uri="053c20af-9b5b-43a7-87ac-206f57d7d78a"/>
    <ds:schemaRef ds:uri="52f140aa-7b67-46c1-8af2-8a7357c6072d"/>
  </ds:schemaRefs>
</ds:datastoreItem>
</file>

<file path=customXml/itemProps4.xml><?xml version="1.0" encoding="utf-8"?>
<ds:datastoreItem xmlns:ds="http://schemas.openxmlformats.org/officeDocument/2006/customXml" ds:itemID="{2389D487-0A1B-4736-AB06-F92CB6B44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0</TotalTime>
  <Pages>2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Peter Hanlon</dc:creator>
  <cp:keywords> </cp:keywords>
  <dc:description> </dc:description>
  <cp:lastModifiedBy>Sarah Mulligan</cp:lastModifiedBy>
  <cp:revision>4</cp:revision>
  <dcterms:created xsi:type="dcterms:W3CDTF">2021-07-21T09:29:00Z</dcterms:created>
  <dcterms:modified xsi:type="dcterms:W3CDTF">2025-04-04T09:08:00Z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  <property fmtid="{D5CDD505-2E9C-101B-9397-08002B2CF9AE}" pid="8" name="ContentTypeId">
    <vt:lpwstr>0x010100F8DA32D2A935764297D82FD924C91945</vt:lpwstr>
  </property>
</Properties>
</file>